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18" w:rsidRDefault="009E5C18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9E5C18" w:rsidRDefault="009E5C18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9E5C18" w:rsidRDefault="009E5C18">
      <w:pPr>
        <w:tabs>
          <w:tab w:val="left" w:pos="7880"/>
        </w:tabs>
        <w:ind w:left="140"/>
        <w:rPr>
          <w:rFonts w:ascii="Verdana" w:hAnsi="Verdana"/>
          <w:noProof/>
        </w:rPr>
      </w:pPr>
    </w:p>
    <w:tbl>
      <w:tblPr>
        <w:tblpPr w:leftFromText="180" w:rightFromText="180" w:vertAnchor="text" w:horzAnchor="page" w:tblpX="4150" w:tblpY="99"/>
        <w:tblW w:w="7404" w:type="dxa"/>
        <w:tblLook w:val="00A0"/>
      </w:tblPr>
      <w:tblGrid>
        <w:gridCol w:w="7404"/>
      </w:tblGrid>
      <w:tr w:rsidR="009E5C18" w:rsidRPr="00756352" w:rsidTr="003E374A">
        <w:trPr>
          <w:trHeight w:val="810"/>
        </w:trPr>
        <w:tc>
          <w:tcPr>
            <w:tcW w:w="7404" w:type="dxa"/>
            <w:tcBorders>
              <w:bottom w:val="single" w:sz="4" w:space="0" w:color="auto"/>
            </w:tcBorders>
            <w:vAlign w:val="bottom"/>
          </w:tcPr>
          <w:p w:rsidR="009E5C18" w:rsidRPr="00756352" w:rsidRDefault="009E5C18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9E5C18" w:rsidRPr="00756352" w:rsidTr="003E374A">
        <w:trPr>
          <w:trHeight w:val="810"/>
        </w:trPr>
        <w:tc>
          <w:tcPr>
            <w:tcW w:w="7404" w:type="dxa"/>
            <w:tcBorders>
              <w:top w:val="single" w:sz="4" w:space="0" w:color="auto"/>
            </w:tcBorders>
            <w:vAlign w:val="center"/>
          </w:tcPr>
          <w:p w:rsidR="009E5C18" w:rsidRPr="00756352" w:rsidRDefault="009E5C18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9E5C18" w:rsidRPr="00756352" w:rsidRDefault="009E5C18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9E5C18" w:rsidRPr="003E374A" w:rsidRDefault="009E5C18">
      <w:pPr>
        <w:tabs>
          <w:tab w:val="left" w:pos="7880"/>
        </w:tabs>
        <w:ind w:left="140"/>
        <w:rPr>
          <w:rFonts w:ascii="Verdana" w:hAnsi="Verdana"/>
          <w:noProof/>
        </w:rPr>
      </w:pPr>
      <w:r w:rsidRPr="00EB550F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7" o:title=""/>
          </v:shape>
        </w:pict>
      </w:r>
      <w:r>
        <w:rPr>
          <w:rFonts w:ascii="Verdana" w:hAnsi="Verdana"/>
          <w:noProof/>
        </w:rPr>
        <w:t xml:space="preserve">         </w:t>
      </w:r>
    </w:p>
    <w:p w:rsidR="009E5C18" w:rsidRPr="003E374A" w:rsidRDefault="009E5C18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9E5C18" w:rsidRDefault="009E5C18" w:rsidP="003E374A">
      <w:pPr>
        <w:pStyle w:val="BodyText"/>
        <w:spacing w:before="3"/>
        <w:rPr>
          <w:sz w:val="13"/>
        </w:rPr>
      </w:pPr>
      <w:r>
        <w:rPr>
          <w:noProof/>
          <w:lang w:val="en-US"/>
        </w:rPr>
        <w:pict>
          <v:shape id="_x0000_s1027" style="position:absolute;margin-left:76.6pt;margin-top:14.75pt;width:463.65pt;height:1.35pt;z-index:-251658240;mso-wrap-distance-left:0;mso-wrap-distance-right:0;mso-position-horizontal-relative:page" coordorigin="1532,295" coordsize="9273,27" o:spt="100" adj="0,,0" path="m10804,312r-9272,l1532,322r9272,l10804,312xm10804,295r-9272,l1532,310r9272,l10804,295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</w:p>
    <w:p w:rsidR="009E5C18" w:rsidRDefault="009E5C18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:rsidR="009E5C18" w:rsidRDefault="009E5C18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:rsidR="009E5C18" w:rsidRDefault="009E5C18">
      <w:pPr>
        <w:pStyle w:val="BodyText"/>
        <w:spacing w:before="11"/>
        <w:rPr>
          <w:b/>
          <w:sz w:val="27"/>
        </w:rPr>
      </w:pPr>
    </w:p>
    <w:p w:rsidR="009E5C18" w:rsidRDefault="009E5C18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:rsidR="009E5C18" w:rsidRDefault="009E5C18">
      <w:pPr>
        <w:pStyle w:val="BodyText"/>
        <w:rPr>
          <w:b/>
          <w:sz w:val="26"/>
        </w:rPr>
      </w:pPr>
    </w:p>
    <w:p w:rsidR="009E5C18" w:rsidRDefault="009E5C18">
      <w:pPr>
        <w:pStyle w:val="BodyText"/>
        <w:spacing w:before="4"/>
        <w:rPr>
          <w:b/>
          <w:sz w:val="21"/>
        </w:rPr>
      </w:pPr>
    </w:p>
    <w:p w:rsidR="009E5C18" w:rsidRDefault="009E5C18">
      <w:pPr>
        <w:pStyle w:val="BodyText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:rsidR="009E5C18" w:rsidRDefault="009E5C18">
      <w:pPr>
        <w:pStyle w:val="BodyText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E5C18" w:rsidRDefault="009E5C18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:rsidR="009E5C18" w:rsidRDefault="009E5C18">
      <w:pPr>
        <w:pStyle w:val="BodyText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:rsidR="009E5C18" w:rsidRDefault="009E5C18">
      <w:pPr>
        <w:pStyle w:val="BodyText"/>
        <w:spacing w:before="1"/>
      </w:pPr>
    </w:p>
    <w:p w:rsidR="009E5C18" w:rsidRDefault="009E5C18">
      <w:pPr>
        <w:pStyle w:val="BodyText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E5C18" w:rsidRDefault="009E5C18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:rsidR="009E5C18" w:rsidRDefault="009E5C18">
      <w:pPr>
        <w:pStyle w:val="BodyText"/>
        <w:rPr>
          <w:i/>
          <w:sz w:val="20"/>
        </w:rPr>
      </w:pPr>
    </w:p>
    <w:p w:rsidR="009E5C18" w:rsidRDefault="009E5C18">
      <w:pPr>
        <w:pStyle w:val="BodyText"/>
        <w:spacing w:before="10"/>
        <w:rPr>
          <w:i/>
          <w:sz w:val="25"/>
        </w:rPr>
      </w:pPr>
    </w:p>
    <w:p w:rsidR="009E5C18" w:rsidRDefault="009E5C18">
      <w:pPr>
        <w:pStyle w:val="BodyText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:rsidR="009E5C18" w:rsidRDefault="009E5C18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9E5C18" w:rsidRDefault="009E5C18">
      <w:pPr>
        <w:pStyle w:val="BodyText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:rsidR="009E5C18" w:rsidRDefault="009E5C18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:rsidR="009E5C18" w:rsidRDefault="009E5C18" w:rsidP="00110D54">
      <w:pPr>
        <w:pStyle w:val="BodyText"/>
        <w:spacing w:before="1"/>
        <w:ind w:left="105" w:right="9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- кандидат в процедура за определяне</w:t>
      </w:r>
      <w:r>
        <w:rPr>
          <w:spacing w:val="1"/>
        </w:rPr>
        <w:t xml:space="preserve"> </w:t>
      </w:r>
      <w:r>
        <w:t xml:space="preserve">на изпълнител с предмет: </w:t>
      </w:r>
      <w:r w:rsidRPr="004A3928">
        <w:rPr>
          <w:lang w:val="ru-RU"/>
        </w:rPr>
        <w:t>Подмяна на технологично оборудване</w:t>
      </w:r>
      <w:r w:rsidRPr="006C6036">
        <w:rPr>
          <w:b/>
          <w:lang w:val="ru-RU"/>
        </w:rPr>
        <w:t xml:space="preserve"> </w:t>
      </w:r>
      <w:r>
        <w:rPr>
          <w:b/>
        </w:rPr>
        <w:t>/</w:t>
      </w:r>
      <w:r w:rsidRPr="006C6036">
        <w:rPr>
          <w:lang w:val="ru-RU"/>
        </w:rPr>
        <w:t>подмяна на съществуващ отсметанител с нов Автоматичен центробежен сепаратор (отсметанител)</w:t>
      </w:r>
      <w:r>
        <w:t>.</w:t>
      </w:r>
    </w:p>
    <w:p w:rsidR="009E5C18" w:rsidRDefault="009E5C18">
      <w:pPr>
        <w:pStyle w:val="BodyText"/>
        <w:ind w:left="140"/>
        <w:jc w:val="both"/>
      </w:pPr>
    </w:p>
    <w:p w:rsidR="009E5C18" w:rsidRDefault="009E5C18">
      <w:pPr>
        <w:pStyle w:val="BodyText"/>
        <w:rPr>
          <w:sz w:val="26"/>
        </w:rPr>
      </w:pPr>
    </w:p>
    <w:p w:rsidR="009E5C18" w:rsidRDefault="009E5C18">
      <w:pPr>
        <w:pStyle w:val="Heading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9E5C18" w:rsidRDefault="009E5C18">
      <w:pPr>
        <w:pStyle w:val="BodyText"/>
        <w:spacing w:before="2"/>
        <w:rPr>
          <w:b/>
          <w:sz w:val="29"/>
        </w:rPr>
      </w:pPr>
    </w:p>
    <w:p w:rsidR="009E5C18" w:rsidRDefault="009E5C18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jc w:val="left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:rsidR="009E5C18" w:rsidRDefault="009E5C18">
      <w:pPr>
        <w:pStyle w:val="BodyText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:rsidR="009E5C18" w:rsidRDefault="009E5C18">
      <w:pPr>
        <w:pStyle w:val="BodyText"/>
        <w:tabs>
          <w:tab w:val="left" w:pos="1556"/>
        </w:tabs>
        <w:ind w:left="848"/>
      </w:pPr>
      <w:r>
        <w:t>б.</w:t>
      </w:r>
      <w:r>
        <w:tab/>
        <w:t>подкуп;</w:t>
      </w:r>
    </w:p>
    <w:p w:rsidR="009E5C18" w:rsidRDefault="009E5C18">
      <w:pPr>
        <w:pStyle w:val="BodyText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:rsidR="009E5C18" w:rsidRDefault="009E5C18">
      <w:pPr>
        <w:pStyle w:val="BodyText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:rsidR="009E5C18" w:rsidRDefault="009E5C18">
      <w:pPr>
        <w:pStyle w:val="BodyText"/>
      </w:pPr>
    </w:p>
    <w:p w:rsidR="009E5C18" w:rsidRDefault="009E5C18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jc w:val="left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:rsidR="009E5C18" w:rsidRDefault="009E5C18">
      <w:pPr>
        <w:pStyle w:val="BodyText"/>
      </w:pPr>
    </w:p>
    <w:p w:rsidR="009E5C18" w:rsidRDefault="009E5C18">
      <w:pPr>
        <w:pStyle w:val="ListParagraph"/>
        <w:numPr>
          <w:ilvl w:val="0"/>
          <w:numId w:val="1"/>
        </w:numPr>
        <w:tabs>
          <w:tab w:val="left" w:pos="1108"/>
        </w:tabs>
        <w:ind w:right="545" w:firstLine="707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:rsidR="009E5C18" w:rsidRDefault="009E5C18">
      <w:pPr>
        <w:pStyle w:val="BodyText"/>
        <w:rPr>
          <w:sz w:val="20"/>
        </w:rPr>
      </w:pPr>
    </w:p>
    <w:tbl>
      <w:tblPr>
        <w:tblpPr w:leftFromText="180" w:rightFromText="180" w:vertAnchor="text" w:horzAnchor="page" w:tblpX="4283" w:tblpY="132"/>
        <w:tblW w:w="7404" w:type="dxa"/>
        <w:tblLook w:val="00A0"/>
      </w:tblPr>
      <w:tblGrid>
        <w:gridCol w:w="7404"/>
      </w:tblGrid>
      <w:tr w:rsidR="009E5C18" w:rsidRPr="00756352" w:rsidTr="00114526">
        <w:trPr>
          <w:trHeight w:val="810"/>
        </w:trPr>
        <w:tc>
          <w:tcPr>
            <w:tcW w:w="7404" w:type="dxa"/>
            <w:tcBorders>
              <w:bottom w:val="single" w:sz="4" w:space="0" w:color="auto"/>
            </w:tcBorders>
            <w:vAlign w:val="bottom"/>
          </w:tcPr>
          <w:p w:rsidR="009E5C18" w:rsidRPr="00756352" w:rsidRDefault="009E5C18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9E5C18" w:rsidRPr="00756352" w:rsidTr="00114526">
        <w:trPr>
          <w:trHeight w:val="810"/>
        </w:trPr>
        <w:tc>
          <w:tcPr>
            <w:tcW w:w="7404" w:type="dxa"/>
            <w:tcBorders>
              <w:top w:val="single" w:sz="4" w:space="0" w:color="auto"/>
            </w:tcBorders>
            <w:vAlign w:val="center"/>
          </w:tcPr>
          <w:p w:rsidR="009E5C18" w:rsidRPr="00756352" w:rsidRDefault="009E5C18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9E5C18" w:rsidRPr="00756352" w:rsidRDefault="009E5C18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9E5C18" w:rsidRPr="00114526" w:rsidRDefault="009E5C18">
      <w:pPr>
        <w:pStyle w:val="BodyText"/>
        <w:rPr>
          <w:sz w:val="20"/>
        </w:rPr>
      </w:pPr>
      <w:r w:rsidRPr="00EB550F">
        <w:rPr>
          <w:rFonts w:ascii="Verdana" w:hAnsi="Verdana"/>
          <w:noProof/>
          <w:lang w:val="en-US"/>
        </w:rPr>
        <w:pict>
          <v:shape id="_x0000_i1026" type="#_x0000_t75" style="width:120pt;height:81.75pt;visibility:visible">
            <v:imagedata r:id="rId7" o:title=""/>
          </v:shape>
        </w:pict>
      </w:r>
      <w:r>
        <w:rPr>
          <w:rFonts w:ascii="Verdana" w:hAnsi="Verdana"/>
          <w:noProof/>
        </w:rPr>
        <w:t xml:space="preserve">               </w:t>
      </w:r>
    </w:p>
    <w:p w:rsidR="009E5C18" w:rsidRPr="00114526" w:rsidRDefault="009E5C18">
      <w:pPr>
        <w:pStyle w:val="BodyText"/>
        <w:rPr>
          <w:sz w:val="20"/>
        </w:rPr>
      </w:pPr>
    </w:p>
    <w:p w:rsidR="009E5C18" w:rsidRDefault="009E5C18" w:rsidP="00114526">
      <w:pPr>
        <w:pStyle w:val="BodyText"/>
        <w:spacing w:before="3"/>
      </w:pPr>
      <w:r>
        <w:rPr>
          <w:noProof/>
          <w:lang w:val="en-US"/>
        </w:rPr>
        <w:pict>
          <v:rect id="_x0000_s1028" style="position:absolute;margin-left:78pt;margin-top:18.2pt;width:2in;height:.6pt;z-index:-251657216;mso-wrap-distance-left:0;mso-wrap-distance-right:0;mso-position-horizontal-relative:page" fillcolor="black" stroked="f">
            <w10:wrap type="topAndBottom" anchorx="page"/>
          </v:rect>
        </w:pict>
      </w: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spacing w:before="8"/>
        <w:rPr>
          <w:sz w:val="21"/>
        </w:rPr>
      </w:pPr>
    </w:p>
    <w:p w:rsidR="009E5C18" w:rsidRDefault="009E5C18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:rsidR="009E5C18" w:rsidRDefault="009E5C18">
      <w:pPr>
        <w:pStyle w:val="BodyText"/>
      </w:pPr>
    </w:p>
    <w:p w:rsidR="009E5C18" w:rsidRDefault="009E5C18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:rsidR="009E5C18" w:rsidRDefault="009E5C18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9E5C18" w:rsidRDefault="009E5C18">
      <w:pPr>
        <w:pStyle w:val="BodyText"/>
      </w:pPr>
    </w:p>
    <w:p w:rsidR="009E5C18" w:rsidRDefault="009E5C18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9E5C18" w:rsidRDefault="009E5C18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:rsidR="009E5C18" w:rsidRDefault="009E5C18">
      <w:pPr>
        <w:pStyle w:val="BodyText"/>
        <w:rPr>
          <w:b/>
        </w:rPr>
      </w:pPr>
    </w:p>
    <w:p w:rsidR="009E5C18" w:rsidRDefault="009E5C18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:rsidR="009E5C18" w:rsidRDefault="009E5C18">
      <w:pPr>
        <w:pStyle w:val="BodyText"/>
      </w:pPr>
    </w:p>
    <w:p w:rsidR="009E5C18" w:rsidRDefault="009E5C18">
      <w:pPr>
        <w:pStyle w:val="BodyText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spacing w:before="5"/>
        <w:rPr>
          <w:sz w:val="22"/>
        </w:rPr>
      </w:pPr>
    </w:p>
    <w:p w:rsidR="009E5C18" w:rsidRDefault="009E5C18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E5C18" w:rsidRDefault="009E5C18">
      <w:pPr>
        <w:pStyle w:val="BodyText"/>
        <w:spacing w:before="1"/>
        <w:rPr>
          <w:sz w:val="16"/>
        </w:rPr>
      </w:pPr>
    </w:p>
    <w:p w:rsidR="009E5C18" w:rsidRDefault="009E5C18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rPr>
          <w:sz w:val="20"/>
        </w:rPr>
      </w:pPr>
    </w:p>
    <w:p w:rsidR="009E5C18" w:rsidRDefault="009E5C18">
      <w:pPr>
        <w:pStyle w:val="BodyText"/>
        <w:spacing w:before="5"/>
        <w:rPr>
          <w:sz w:val="20"/>
        </w:rPr>
      </w:pPr>
      <w:r>
        <w:rPr>
          <w:noProof/>
          <w:lang w:val="en-US"/>
        </w:rPr>
        <w:pict>
          <v:rect id="_x0000_s1029" style="position:absolute;margin-left:78pt;margin-top:13.75pt;width:2in;height:.6pt;z-index:-251656192;mso-wrap-distance-left:0;mso-wrap-distance-right:0;mso-position-horizontal-relative:page" fillcolor="black" stroked="f">
            <w10:wrap type="topAndBottom" anchorx="page"/>
          </v:rect>
        </w:pict>
      </w:r>
    </w:p>
    <w:p w:rsidR="009E5C18" w:rsidRDefault="009E5C18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9E5C18" w:rsidSect="00052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C18" w:rsidRDefault="009E5C18" w:rsidP="00052FC6">
      <w:r>
        <w:separator/>
      </w:r>
    </w:p>
  </w:endnote>
  <w:endnote w:type="continuationSeparator" w:id="0">
    <w:p w:rsidR="009E5C18" w:rsidRDefault="009E5C18" w:rsidP="0005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8" w:rsidRDefault="009E5C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8" w:rsidRDefault="009E5C18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.85pt;margin-top:790.3pt;width:454.9pt;height:32.75pt;z-index:-251656192;mso-position-horizontal-relative:page;mso-position-vertical-relative:page" filled="f" stroked="f">
          <v:textbox style="mso-next-textbox:#_x0000_s2049" inset="0,0,0,0">
            <w:txbxContent>
              <w:p w:rsidR="009E5C18" w:rsidRPr="005F73E8" w:rsidRDefault="009E5C18" w:rsidP="007D0D44">
                <w:pPr>
                  <w:rPr>
                    <w:sz w:val="16"/>
                    <w:szCs w:val="16"/>
                  </w:rPr>
                </w:pP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5F73E8"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</w:r>
                <w:r w:rsidRPr="005F73E8">
                  <w:rPr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5F73E8">
                  <w:rPr>
                    <w:bCs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5F73E8">
                  <w:rPr>
                    <w:sz w:val="16"/>
                    <w:szCs w:val="16"/>
                  </w:rPr>
                  <w:t>фин</w:t>
                </w:r>
                <w:r>
                  <w:rPr>
                    <w:sz w:val="16"/>
                    <w:szCs w:val="16"/>
                  </w:rPr>
                  <w:t xml:space="preserve">ансирано </w:t>
                </w:r>
                <w:r w:rsidRPr="005F73E8">
                  <w:rPr>
                    <w:sz w:val="16"/>
                    <w:szCs w:val="16"/>
                  </w:rPr>
                  <w:t>по Ф</w:t>
                </w:r>
                <w:r>
                  <w:rPr>
                    <w:sz w:val="16"/>
                    <w:szCs w:val="16"/>
                  </w:rPr>
                  <w:t>М на ЕИП 2014-2021</w:t>
                </w:r>
              </w:p>
              <w:p w:rsidR="009E5C18" w:rsidRPr="007D0D44" w:rsidRDefault="009E5C18" w:rsidP="007D0D44"/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8" w:rsidRDefault="009E5C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C18" w:rsidRDefault="009E5C18" w:rsidP="00052FC6">
      <w:r>
        <w:separator/>
      </w:r>
    </w:p>
  </w:footnote>
  <w:footnote w:type="continuationSeparator" w:id="0">
    <w:p w:rsidR="009E5C18" w:rsidRDefault="009E5C18" w:rsidP="00052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8" w:rsidRDefault="009E5C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8" w:rsidRDefault="009E5C1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8" w:rsidRDefault="009E5C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A180B"/>
    <w:multiLevelType w:val="hybridMultilevel"/>
    <w:tmpl w:val="FFFFFFFF"/>
    <w:lvl w:ilvl="0" w:tplc="228A84F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0F0116E">
      <w:numFmt w:val="bullet"/>
      <w:lvlText w:val="•"/>
      <w:lvlJc w:val="left"/>
      <w:pPr>
        <w:ind w:left="1116" w:hanging="255"/>
      </w:pPr>
      <w:rPr>
        <w:rFonts w:hint="default"/>
      </w:rPr>
    </w:lvl>
    <w:lvl w:ilvl="2" w:tplc="05AA86BE">
      <w:numFmt w:val="bullet"/>
      <w:lvlText w:val="•"/>
      <w:lvlJc w:val="left"/>
      <w:pPr>
        <w:ind w:left="2093" w:hanging="255"/>
      </w:pPr>
      <w:rPr>
        <w:rFonts w:hint="default"/>
      </w:rPr>
    </w:lvl>
    <w:lvl w:ilvl="3" w:tplc="B08EDBE2">
      <w:numFmt w:val="bullet"/>
      <w:lvlText w:val="•"/>
      <w:lvlJc w:val="left"/>
      <w:pPr>
        <w:ind w:left="3069" w:hanging="255"/>
      </w:pPr>
      <w:rPr>
        <w:rFonts w:hint="default"/>
      </w:rPr>
    </w:lvl>
    <w:lvl w:ilvl="4" w:tplc="2ECE1C24">
      <w:numFmt w:val="bullet"/>
      <w:lvlText w:val="•"/>
      <w:lvlJc w:val="left"/>
      <w:pPr>
        <w:ind w:left="4046" w:hanging="255"/>
      </w:pPr>
      <w:rPr>
        <w:rFonts w:hint="default"/>
      </w:rPr>
    </w:lvl>
    <w:lvl w:ilvl="5" w:tplc="E216101A">
      <w:numFmt w:val="bullet"/>
      <w:lvlText w:val="•"/>
      <w:lvlJc w:val="left"/>
      <w:pPr>
        <w:ind w:left="5023" w:hanging="255"/>
      </w:pPr>
      <w:rPr>
        <w:rFonts w:hint="default"/>
      </w:rPr>
    </w:lvl>
    <w:lvl w:ilvl="6" w:tplc="28F20FA2">
      <w:numFmt w:val="bullet"/>
      <w:lvlText w:val="•"/>
      <w:lvlJc w:val="left"/>
      <w:pPr>
        <w:ind w:left="5999" w:hanging="255"/>
      </w:pPr>
      <w:rPr>
        <w:rFonts w:hint="default"/>
      </w:rPr>
    </w:lvl>
    <w:lvl w:ilvl="7" w:tplc="13308AC8">
      <w:numFmt w:val="bullet"/>
      <w:lvlText w:val="•"/>
      <w:lvlJc w:val="left"/>
      <w:pPr>
        <w:ind w:left="6976" w:hanging="255"/>
      </w:pPr>
      <w:rPr>
        <w:rFonts w:hint="default"/>
      </w:rPr>
    </w:lvl>
    <w:lvl w:ilvl="8" w:tplc="C54441FE">
      <w:numFmt w:val="bullet"/>
      <w:lvlText w:val="•"/>
      <w:lvlJc w:val="left"/>
      <w:pPr>
        <w:ind w:left="7953" w:hanging="25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FC6"/>
    <w:rsid w:val="00052FC6"/>
    <w:rsid w:val="00110D54"/>
    <w:rsid w:val="00114526"/>
    <w:rsid w:val="00187D47"/>
    <w:rsid w:val="00334F76"/>
    <w:rsid w:val="003E374A"/>
    <w:rsid w:val="003F1CE2"/>
    <w:rsid w:val="00423B4B"/>
    <w:rsid w:val="00463304"/>
    <w:rsid w:val="004A3928"/>
    <w:rsid w:val="005C19A6"/>
    <w:rsid w:val="005F73E8"/>
    <w:rsid w:val="006C6036"/>
    <w:rsid w:val="00756352"/>
    <w:rsid w:val="007D0D44"/>
    <w:rsid w:val="009E5C18"/>
    <w:rsid w:val="00B11BFB"/>
    <w:rsid w:val="00EB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FC6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052FC6"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uiPriority w:val="99"/>
    <w:rsid w:val="00052FC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052FC6"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99"/>
    <w:rsid w:val="00052FC6"/>
  </w:style>
  <w:style w:type="paragraph" w:styleId="Header">
    <w:name w:val="header"/>
    <w:basedOn w:val="Normal"/>
    <w:link w:val="HeaderChar"/>
    <w:uiPriority w:val="99"/>
    <w:rsid w:val="007D0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036C"/>
    <w:rPr>
      <w:rFonts w:ascii="Times New Roman" w:eastAsia="Times New Roman" w:hAnsi="Times New Roman"/>
      <w:lang w:val="bg-BG"/>
    </w:rPr>
  </w:style>
  <w:style w:type="paragraph" w:styleId="Footer">
    <w:name w:val="footer"/>
    <w:basedOn w:val="Normal"/>
    <w:link w:val="FooterChar"/>
    <w:uiPriority w:val="99"/>
    <w:rsid w:val="007D0D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036C"/>
    <w:rPr>
      <w:rFonts w:ascii="Times New Roman" w:eastAsia="Times New Roman" w:hAnsi="Times New Roman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451</Words>
  <Characters>2577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Ivan</dc:creator>
  <cp:keywords/>
  <dc:description/>
  <cp:lastModifiedBy>Ivan</cp:lastModifiedBy>
  <cp:revision>4</cp:revision>
  <dcterms:created xsi:type="dcterms:W3CDTF">2023-07-27T15:23:00Z</dcterms:created>
  <dcterms:modified xsi:type="dcterms:W3CDTF">2023-07-27T15:26:00Z</dcterms:modified>
</cp:coreProperties>
</file>